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F4D5F" w14:textId="77777777" w:rsidR="00EA18D4" w:rsidRPr="00EA18D4" w:rsidRDefault="00EA18D4" w:rsidP="00EA18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18D4">
        <w:rPr>
          <w:rFonts w:ascii="Times New Roman" w:hAnsi="Times New Roman" w:cs="Times New Roman"/>
          <w:sz w:val="24"/>
          <w:szCs w:val="24"/>
          <w:u w:val="single"/>
        </w:rPr>
        <w:t>Margery GODEWYN</w:t>
      </w:r>
      <w:r w:rsidRPr="00EA18D4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A18D4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A18D4">
        <w:rPr>
          <w:rFonts w:ascii="Times New Roman" w:hAnsi="Times New Roman" w:cs="Times New Roman"/>
          <w:sz w:val="24"/>
          <w:szCs w:val="24"/>
        </w:rPr>
        <w:t>fl.1496)</w:t>
      </w:r>
    </w:p>
    <w:p w14:paraId="3617EA56" w14:textId="77777777" w:rsidR="00EA18D4" w:rsidRPr="00EA18D4" w:rsidRDefault="00EA18D4" w:rsidP="00EA18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18D4">
        <w:rPr>
          <w:rFonts w:ascii="Times New Roman" w:hAnsi="Times New Roman" w:cs="Times New Roman"/>
          <w:sz w:val="24"/>
          <w:szCs w:val="24"/>
        </w:rPr>
        <w:t>of London.</w:t>
      </w:r>
    </w:p>
    <w:p w14:paraId="4E85C141" w14:textId="77777777" w:rsidR="00EA18D4" w:rsidRPr="00EA18D4" w:rsidRDefault="00EA18D4" w:rsidP="00EA18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53B68C" w14:textId="77777777" w:rsidR="00EA18D4" w:rsidRPr="00EA18D4" w:rsidRDefault="00EA18D4" w:rsidP="00EA18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8F1431" w14:textId="77777777" w:rsidR="00EA18D4" w:rsidRPr="00EA18D4" w:rsidRDefault="00EA18D4" w:rsidP="00EA18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18D4">
        <w:rPr>
          <w:rFonts w:ascii="Times New Roman" w:hAnsi="Times New Roman" w:cs="Times New Roman"/>
          <w:sz w:val="24"/>
          <w:szCs w:val="24"/>
        </w:rPr>
        <w:t xml:space="preserve">Daughter of Robert </w:t>
      </w:r>
      <w:proofErr w:type="spellStart"/>
      <w:r w:rsidRPr="00EA18D4">
        <w:rPr>
          <w:rFonts w:ascii="Times New Roman" w:hAnsi="Times New Roman" w:cs="Times New Roman"/>
          <w:sz w:val="24"/>
          <w:szCs w:val="24"/>
        </w:rPr>
        <w:t>Godewyn</w:t>
      </w:r>
      <w:proofErr w:type="spellEnd"/>
      <w:r w:rsidRPr="00EA18D4">
        <w:rPr>
          <w:rFonts w:ascii="Times New Roman" w:hAnsi="Times New Roman" w:cs="Times New Roman"/>
          <w:sz w:val="24"/>
          <w:szCs w:val="24"/>
        </w:rPr>
        <w:t>, draper(q.v.).</w:t>
      </w:r>
    </w:p>
    <w:p w14:paraId="3606750B" w14:textId="77777777" w:rsidR="00EA18D4" w:rsidRPr="00EA18D4" w:rsidRDefault="00EA18D4" w:rsidP="00EA18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18D4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A18D4">
          <w:rPr>
            <w:rStyle w:val="Hyperlink"/>
            <w:rFonts w:ascii="Times New Roman" w:hAnsi="Times New Roman" w:cs="Times New Roman"/>
            <w:sz w:val="24"/>
            <w:szCs w:val="24"/>
          </w:rPr>
          <w:t>www.british-history.ac.uk/report.asp?compid=33663</w:t>
        </w:r>
      </w:hyperlink>
      <w:r w:rsidRPr="00EA18D4">
        <w:rPr>
          <w:rFonts w:ascii="Times New Roman" w:hAnsi="Times New Roman" w:cs="Times New Roman"/>
          <w:sz w:val="24"/>
          <w:szCs w:val="24"/>
        </w:rPr>
        <w:t xml:space="preserve"> fn.25)</w:t>
      </w:r>
    </w:p>
    <w:p w14:paraId="30C4E749" w14:textId="77777777" w:rsidR="00EA18D4" w:rsidRPr="00EA18D4" w:rsidRDefault="00EA18D4" w:rsidP="00EA18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18D4">
        <w:rPr>
          <w:rFonts w:ascii="Times New Roman" w:hAnsi="Times New Roman" w:cs="Times New Roman"/>
          <w:sz w:val="24"/>
          <w:szCs w:val="24"/>
        </w:rPr>
        <w:t xml:space="preserve">= Robert </w:t>
      </w:r>
      <w:proofErr w:type="spellStart"/>
      <w:r w:rsidRPr="00EA18D4">
        <w:rPr>
          <w:rFonts w:ascii="Times New Roman" w:hAnsi="Times New Roman" w:cs="Times New Roman"/>
          <w:sz w:val="24"/>
          <w:szCs w:val="24"/>
        </w:rPr>
        <w:t>Moumford</w:t>
      </w:r>
      <w:proofErr w:type="spellEnd"/>
      <w:r w:rsidRPr="00EA18D4">
        <w:rPr>
          <w:rFonts w:ascii="Times New Roman" w:hAnsi="Times New Roman" w:cs="Times New Roman"/>
          <w:sz w:val="24"/>
          <w:szCs w:val="24"/>
        </w:rPr>
        <w:t xml:space="preserve"> of London, draper(q.v.).   (ibid.)</w:t>
      </w:r>
    </w:p>
    <w:p w14:paraId="0CE9AF85" w14:textId="77777777" w:rsidR="00EA18D4" w:rsidRPr="00EA18D4" w:rsidRDefault="00EA18D4" w:rsidP="00EA18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FF262E" w14:textId="77777777" w:rsidR="00EA18D4" w:rsidRPr="00EA18D4" w:rsidRDefault="00EA18D4" w:rsidP="00EA18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689AA4" w14:textId="77777777" w:rsidR="00EA18D4" w:rsidRPr="00EA18D4" w:rsidRDefault="00EA18D4" w:rsidP="00EA18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18D4">
        <w:rPr>
          <w:rFonts w:ascii="Times New Roman" w:hAnsi="Times New Roman" w:cs="Times New Roman"/>
          <w:sz w:val="24"/>
          <w:szCs w:val="24"/>
        </w:rPr>
        <w:t>13 October 2022</w:t>
      </w:r>
    </w:p>
    <w:p w14:paraId="7A576505" w14:textId="77777777" w:rsidR="00BA00AB" w:rsidRPr="00EA18D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A18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106E5" w14:textId="77777777" w:rsidR="00EA18D4" w:rsidRDefault="00EA18D4" w:rsidP="009139A6">
      <w:r>
        <w:separator/>
      </w:r>
    </w:p>
  </w:endnote>
  <w:endnote w:type="continuationSeparator" w:id="0">
    <w:p w14:paraId="70324D29" w14:textId="77777777" w:rsidR="00EA18D4" w:rsidRDefault="00EA18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CA3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B6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96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B65A2" w14:textId="77777777" w:rsidR="00EA18D4" w:rsidRDefault="00EA18D4" w:rsidP="009139A6">
      <w:r>
        <w:separator/>
      </w:r>
    </w:p>
  </w:footnote>
  <w:footnote w:type="continuationSeparator" w:id="0">
    <w:p w14:paraId="06EFFB4B" w14:textId="77777777" w:rsidR="00EA18D4" w:rsidRDefault="00EA18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D4C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9C25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02D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8D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A18D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0DE44"/>
  <w15:chartTrackingRefBased/>
  <w15:docId w15:val="{5B9AF6C5-DA40-4A1D-8A39-FF5AD76F3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EA18D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3366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2022-10-13T07:46:00Z</dcterms:created>
  <dcterms:modified xsi:type="dcterms:W3CDTF">2022-10-13T07:46:00Z</dcterms:modified>
</cp:coreProperties>
</file>